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BBDD8" w14:textId="16C1D63E" w:rsidR="00AA1856" w:rsidRPr="00894FB0" w:rsidRDefault="00AA1856" w:rsidP="00AA1856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894FB0">
        <w:rPr>
          <w:rFonts w:eastAsia="Times New Roman" w:cs="Arial"/>
          <w:b/>
          <w:sz w:val="24"/>
          <w:szCs w:val="20"/>
          <w:lang w:eastAsia="ar-SA"/>
        </w:rPr>
        <w:t>3GPP TSG-SA WG1 Meeting #76</w:t>
      </w:r>
      <w:r w:rsidRPr="00894FB0">
        <w:rPr>
          <w:rFonts w:eastAsia="Times New Roman" w:cs="Arial"/>
          <w:b/>
          <w:sz w:val="24"/>
          <w:szCs w:val="20"/>
          <w:lang w:eastAsia="ar-SA"/>
        </w:rPr>
        <w:tab/>
        <w:t>S1-163185</w:t>
      </w:r>
    </w:p>
    <w:p w14:paraId="77FF0233" w14:textId="22DC5DE0" w:rsidR="00AA1856" w:rsidRPr="00894FB0" w:rsidRDefault="00AA1856" w:rsidP="00AA1856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894FB0">
        <w:rPr>
          <w:rFonts w:eastAsia="Times New Roman" w:cs="Arial"/>
          <w:b/>
          <w:sz w:val="24"/>
          <w:szCs w:val="20"/>
          <w:lang w:eastAsia="ar-SA"/>
        </w:rPr>
        <w:t>Tenerife, Spain, 7-11 November 2016</w:t>
      </w:r>
      <w:r w:rsidRPr="00894FB0">
        <w:rPr>
          <w:rFonts w:eastAsia="Times New Roman" w:cs="Arial"/>
          <w:b/>
          <w:sz w:val="24"/>
          <w:szCs w:val="20"/>
          <w:lang w:eastAsia="ar-SA"/>
        </w:rPr>
        <w:tab/>
      </w:r>
      <w:r w:rsidRPr="00894FB0">
        <w:rPr>
          <w:rFonts w:cs="Arial"/>
          <w:b/>
          <w:i/>
          <w:color w:val="0070C0"/>
          <w:sz w:val="20"/>
          <w:szCs w:val="20"/>
        </w:rPr>
        <w:t>(revision of S1-16xxxx)</w:t>
      </w:r>
    </w:p>
    <w:p w14:paraId="0D044C9A" w14:textId="77777777" w:rsidR="00AA1856" w:rsidRPr="00894FB0" w:rsidRDefault="00AA1856" w:rsidP="00AA185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14:paraId="78FB5CF9" w14:textId="77777777" w:rsidR="00AA1856" w:rsidRPr="00894FB0" w:rsidRDefault="00AA1856" w:rsidP="00AA1856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14:paraId="5E2AC307" w14:textId="794EF5F2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Title:</w:t>
      </w:r>
      <w:r w:rsidRPr="00894FB0">
        <w:rPr>
          <w:rFonts w:eastAsia="Times New Roman"/>
          <w:b/>
          <w:sz w:val="22"/>
        </w:rPr>
        <w:tab/>
        <w:t>Agenda for the FS_eV2X Drafting Session</w:t>
      </w:r>
    </w:p>
    <w:p w14:paraId="2988C613" w14:textId="721BF641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Ag. item:</w:t>
      </w:r>
      <w:r w:rsidRPr="00894FB0">
        <w:rPr>
          <w:rFonts w:eastAsia="Times New Roman"/>
          <w:b/>
          <w:sz w:val="22"/>
        </w:rPr>
        <w:tab/>
        <w:t>8.1 FS_eV2X</w:t>
      </w:r>
    </w:p>
    <w:p w14:paraId="281D94D6" w14:textId="77777777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Source:</w:t>
      </w:r>
      <w:r w:rsidRPr="00894FB0">
        <w:rPr>
          <w:rFonts w:eastAsia="Times New Roman"/>
          <w:b/>
          <w:sz w:val="22"/>
        </w:rPr>
        <w:tab/>
        <w:t>Drafting Session Chair (Ki-Dong Lee/Vice Chairman)</w:t>
      </w:r>
    </w:p>
    <w:p w14:paraId="11E3A0AC" w14:textId="4B668FDC" w:rsidR="00AA1856" w:rsidRPr="00894FB0" w:rsidRDefault="00AA1856" w:rsidP="00AA1856">
      <w:pPr>
        <w:spacing w:after="120" w:line="240" w:lineRule="auto"/>
        <w:ind w:left="1985" w:hanging="1985"/>
        <w:rPr>
          <w:rFonts w:eastAsia="Times New Roman"/>
          <w:b/>
          <w:sz w:val="22"/>
        </w:rPr>
      </w:pPr>
      <w:r w:rsidRPr="00894FB0">
        <w:rPr>
          <w:rFonts w:eastAsia="Times New Roman"/>
          <w:b/>
          <w:sz w:val="22"/>
        </w:rPr>
        <w:t>Source:</w:t>
      </w:r>
      <w:r w:rsidRPr="00894FB0">
        <w:rPr>
          <w:rFonts w:eastAsia="Times New Roman"/>
          <w:b/>
          <w:sz w:val="22"/>
        </w:rPr>
        <w:tab/>
        <w:t>Ki-Dong Lee/Vice Chairman (kidong.lee (at) lge (dot) com)</w:t>
      </w:r>
    </w:p>
    <w:p w14:paraId="14089424" w14:textId="77777777" w:rsidR="00AA1856" w:rsidRPr="00894FB0" w:rsidRDefault="00AA1856" w:rsidP="00AA1856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14:paraId="2827D61D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14:paraId="6CB7D8EC" w14:textId="263F5CB0" w:rsidR="00FE752D" w:rsidRPr="00894FB0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14:paraId="539FEE4B" w14:textId="0EE24635" w:rsidR="0074030E" w:rsidRPr="00894FB0" w:rsidRDefault="00AA1856" w:rsidP="0074030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894FB0">
        <w:rPr>
          <w:rFonts w:eastAsia="MS Mincho" w:cs="Arial"/>
          <w:bCs/>
          <w:sz w:val="36"/>
          <w:szCs w:val="36"/>
          <w:lang w:eastAsia="ar-SA"/>
        </w:rPr>
        <w:t>FS_eV2X</w:t>
      </w:r>
      <w:r w:rsidR="0074030E" w:rsidRPr="00894FB0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Pr="00894FB0">
        <w:rPr>
          <w:rFonts w:eastAsia="MS Mincho" w:cs="Arial"/>
          <w:bCs/>
          <w:sz w:val="36"/>
          <w:szCs w:val="36"/>
          <w:lang w:eastAsia="ar-SA"/>
        </w:rPr>
        <w:t>Drafting Session Schedule</w:t>
      </w:r>
    </w:p>
    <w:p w14:paraId="3985A2D1" w14:textId="35170243" w:rsidR="0074030E" w:rsidRPr="00894FB0" w:rsidRDefault="0074030E" w:rsidP="0074030E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56C40829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94FB0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979FDBD" w14:textId="77777777" w:rsidR="0074030E" w:rsidRPr="00894FB0" w:rsidRDefault="0074030E" w:rsidP="0074030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894FB0">
        <w:rPr>
          <w:rFonts w:eastAsia="Arial Unicode MS"/>
          <w:sz w:val="24"/>
          <w:szCs w:val="24"/>
          <w:lang w:eastAsia="ar-SA"/>
        </w:rPr>
        <w:t>Room A: Plenary/Drafting</w:t>
      </w:r>
      <w:r w:rsidRPr="00894FB0">
        <w:rPr>
          <w:rFonts w:eastAsia="Arial Unicode MS"/>
          <w:sz w:val="24"/>
          <w:szCs w:val="24"/>
          <w:lang w:eastAsia="ar-SA"/>
        </w:rPr>
        <w:tab/>
      </w:r>
      <w:r w:rsidRPr="00894FB0">
        <w:rPr>
          <w:rFonts w:eastAsia="Arial Unicode MS"/>
          <w:sz w:val="24"/>
          <w:szCs w:val="24"/>
          <w:lang w:eastAsia="ar-SA"/>
        </w:rPr>
        <w:tab/>
      </w:r>
    </w:p>
    <w:p w14:paraId="18080445" w14:textId="77777777" w:rsidR="0074030E" w:rsidRPr="00894FB0" w:rsidRDefault="0074030E" w:rsidP="0074030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894FB0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14:paraId="06987EEC" w14:textId="77777777" w:rsidR="0074030E" w:rsidRPr="00894FB0" w:rsidRDefault="0074030E" w:rsidP="0074030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A1856" w:rsidRPr="00894FB0" w14:paraId="703AA4EC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349CB86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1119876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DC1C007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CF07E39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A1856" w:rsidRPr="00894FB0" w14:paraId="7E8970A4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4D5DFE2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FA9506" w14:textId="70161782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07:30</w:t>
            </w:r>
          </w:p>
          <w:p w14:paraId="073402AA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156F46B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F433BD" w14:textId="6F8E25B5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C71C376" w14:textId="5B51E369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0A7E3A12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B34786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CBDAEF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09AFB62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4AAC27C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BA43B6" w14:textId="0EBB4AA8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C4E8F7" w14:textId="3B49868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6A1A6329" w14:textId="77777777" w:rsidTr="00AA185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866A3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AA61AE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030E5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4B1A12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5EDA3BF6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15B0E9D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4C5408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4409D2F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AEBAA" w14:textId="057ABBDC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7AA3E9" w14:textId="235BEC34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A5ECA7" w14:textId="422BBF6F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A1856" w:rsidRPr="00894FB0" w14:paraId="657BF3E9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3B369D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AB149A" w14:textId="77777777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28DEFD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FF5A9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3C71FD69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4910A7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10BCCC" w14:textId="0BDC73BF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color w:val="FF0000"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color w:val="FF0000"/>
                <w:sz w:val="20"/>
                <w:szCs w:val="20"/>
                <w:lang w:eastAsia="ar-SA"/>
              </w:rPr>
              <w:t>14:30</w:t>
            </w:r>
          </w:p>
          <w:p w14:paraId="4A27A7B0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58F303" w14:textId="58DF2A69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1C1B2B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F8614A0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5D21365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FC7D7A" w14:textId="4FE69C5D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1668F0E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8AEED8" w14:textId="5336624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  <w:tr w:rsidR="00AA1856" w:rsidRPr="00894FB0" w14:paraId="04795E3E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138AD2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4C186CA" w14:textId="77777777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911690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1B4ABB" w14:textId="77777777" w:rsidR="00AA1856" w:rsidRPr="00894FB0" w:rsidRDefault="00AA1856" w:rsidP="00F312F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07B89D86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2117DC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9D3A9F" w14:textId="1633DEF3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16:30</w:t>
            </w:r>
          </w:p>
          <w:p w14:paraId="71DECE95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A82ED5" w14:textId="16675267" w:rsidR="00AA1856" w:rsidRPr="00894FB0" w:rsidRDefault="00AA1856" w:rsidP="0074030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5DB6F" w14:textId="5D0987E8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00801775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D1086B8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7B024" w14:textId="51AFAD3E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85D16B7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63D48D0" w14:textId="5C8EEBBA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  <w:tr w:rsidR="00AA1856" w:rsidRPr="00894FB0" w14:paraId="2C1C1B51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07FC7DD" w14:textId="77777777" w:rsidR="00AA1856" w:rsidRPr="00894FB0" w:rsidRDefault="00AA1856" w:rsidP="00F312F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1234D3D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14B83C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CD69A" w14:textId="77777777" w:rsidR="00AA1856" w:rsidRPr="00894FB0" w:rsidRDefault="00AA1856" w:rsidP="00F312F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A1856" w:rsidRPr="00894FB0" w14:paraId="245C700A" w14:textId="77777777" w:rsidTr="00AA185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50CDEA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FF85B88" w14:textId="4F569B41" w:rsidR="00AA1856" w:rsidRPr="00894FB0" w:rsidRDefault="00AA1856" w:rsidP="00F312F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18:10</w:t>
            </w:r>
          </w:p>
          <w:p w14:paraId="65DC3BDB" w14:textId="77777777" w:rsidR="00AA1856" w:rsidRPr="00894FB0" w:rsidRDefault="00AA1856" w:rsidP="00F312F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CF13D63" w14:textId="77777777" w:rsidR="00AA1856" w:rsidRPr="00894FB0" w:rsidRDefault="00AA1856" w:rsidP="00F312F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94FB0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D45ABF" w14:textId="5B95F4D2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AAA0457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77544DE" w14:textId="05B71F4E" w:rsidR="00AA1856" w:rsidRPr="00894FB0" w:rsidRDefault="00AA1856" w:rsidP="00AA18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CCA7F" w14:textId="22DDF934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0D14E8A" w14:textId="77777777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94FB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94FB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8BEED42" w14:textId="19C5EF7B" w:rsidR="00AA1856" w:rsidRPr="00894FB0" w:rsidRDefault="00AA1856" w:rsidP="00F312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94FB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(revisions)</w:t>
            </w:r>
          </w:p>
        </w:tc>
      </w:tr>
    </w:tbl>
    <w:p w14:paraId="0942E4FC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508504C8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A154E97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 w:rsidRPr="00894FB0">
        <w:rPr>
          <w:rFonts w:eastAsia="Arial Unicode MS" w:cs="Arial"/>
          <w:b/>
          <w:sz w:val="20"/>
          <w:szCs w:val="20"/>
          <w:u w:val="single"/>
          <w:lang w:eastAsia="ar-SA"/>
        </w:rPr>
        <w:t>Drafting sessions:</w:t>
      </w:r>
      <w:r w:rsidRPr="00894FB0"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E74B9D7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14:paraId="1F0A55C8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/>
          <w:bCs/>
          <w:color w:val="00B050"/>
          <w:sz w:val="20"/>
          <w:szCs w:val="20"/>
          <w:lang w:eastAsia="ar-SA"/>
        </w:rPr>
      </w:pPr>
      <w:r w:rsidRPr="00894FB0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V2X: Ki-Dong Lee (LG)</w:t>
      </w:r>
    </w:p>
    <w:p w14:paraId="6A89A9FA" w14:textId="41CB5AEE" w:rsidR="0074030E" w:rsidRPr="00894FB0" w:rsidRDefault="00A5074C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t>FRMCS</w:t>
      </w:r>
      <w:r w:rsidR="0074030E" w:rsidRPr="00894FB0">
        <w:rPr>
          <w:rFonts w:eastAsia="Arial Unicode MS" w:cs="Arial"/>
          <w:bCs/>
          <w:sz w:val="20"/>
          <w:szCs w:val="20"/>
          <w:lang w:eastAsia="ar-SA"/>
        </w:rPr>
        <w:t>: Toon Norp (KPN)</w:t>
      </w:r>
    </w:p>
    <w:p w14:paraId="3E4AD13C" w14:textId="77777777" w:rsidR="0074030E" w:rsidRPr="00894FB0" w:rsidRDefault="0074030E" w:rsidP="0074030E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94FB0">
        <w:rPr>
          <w:rFonts w:eastAsia="Arial Unicode MS" w:cs="Arial"/>
          <w:bCs/>
          <w:sz w:val="20"/>
          <w:szCs w:val="20"/>
          <w:lang w:eastAsia="ar-SA"/>
        </w:rPr>
        <w:br w:type="page"/>
      </w:r>
    </w:p>
    <w:p w14:paraId="6C5C462B" w14:textId="77777777" w:rsidR="00291CC5" w:rsidRPr="00894FB0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2518C9" w:rsidRPr="00894FB0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2518C9" w:rsidRPr="00894FB0" w:rsidRDefault="002518C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0" w:name="_Toc414625495"/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Item contributions</w:t>
            </w:r>
            <w:bookmarkEnd w:id="0"/>
          </w:p>
        </w:tc>
      </w:tr>
      <w:tr w:rsidR="002518C9" w:rsidRPr="00894FB0" w14:paraId="611A6974" w14:textId="77777777" w:rsidTr="00F312F2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77777777" w:rsidR="002518C9" w:rsidRPr="00894FB0" w:rsidRDefault="002518C9" w:rsidP="004070E3">
            <w:pPr>
              <w:pStyle w:val="Heading2"/>
            </w:pPr>
            <w:r w:rsidRPr="00894FB0">
              <w:t>FS_eV2X: Study on Enhancement of 3GPP support for V2X services [</w:t>
            </w:r>
            <w:r w:rsidRPr="00894FB0">
              <w:rPr>
                <w:bCs/>
              </w:rPr>
              <w:t>SP-160504]</w:t>
            </w:r>
          </w:p>
        </w:tc>
      </w:tr>
      <w:tr w:rsidR="002518C9" w:rsidRPr="00894FB0" w14:paraId="065B59E6" w14:textId="77777777" w:rsidTr="00F312F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szCs w:val="18"/>
                <w:lang w:eastAsia="ar-SA"/>
              </w:rPr>
              <w:t>Contributions to Building Block TR</w:t>
            </w:r>
          </w:p>
          <w:p w14:paraId="06DDC71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52BD264" w14:textId="4A874876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Latest version: TR 22.886v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>1</w:t>
            </w:r>
            <w:r w:rsidRPr="00894FB0">
              <w:rPr>
                <w:rFonts w:eastAsia="Arial Unicode MS" w:cs="Arial"/>
                <w:szCs w:val="18"/>
                <w:lang w:eastAsia="ar-SA"/>
              </w:rPr>
              <w:t>.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>0</w:t>
            </w:r>
            <w:r w:rsidRPr="00894FB0">
              <w:rPr>
                <w:rFonts w:eastAsia="Arial Unicode MS" w:cs="Arial"/>
                <w:szCs w:val="18"/>
                <w:lang w:eastAsia="ar-SA"/>
              </w:rPr>
              <w:t>.0</w:t>
            </w:r>
            <w:r w:rsidR="00894FB0" w:rsidRPr="00894FB0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14:paraId="7D3304AA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Target completion date: SA#74 (12/2016)</w:t>
            </w:r>
          </w:p>
          <w:p w14:paraId="2946F2C2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Percentage completion: 70%</w:t>
            </w:r>
          </w:p>
          <w:p w14:paraId="21DBBFD7" w14:textId="77777777" w:rsidR="002518C9" w:rsidRPr="00894FB0" w:rsidRDefault="002518C9" w:rsidP="00F312F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834A4" w:rsidRPr="00894FB0" w14:paraId="62094E67" w14:textId="77777777" w:rsidTr="000D2C3F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809B5" w14:textId="77777777" w:rsidR="006834A4" w:rsidRPr="00894FB0" w:rsidRDefault="006834A4" w:rsidP="000D2C3F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General</w:t>
            </w:r>
          </w:p>
        </w:tc>
      </w:tr>
      <w:tr w:rsidR="006834A4" w:rsidRPr="00894FB0" w14:paraId="40EEBEA6" w14:textId="77777777" w:rsidTr="006062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A39B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3126" w14:textId="628BC843" w:rsidR="006834A4" w:rsidRPr="00894FB0" w:rsidRDefault="0091132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6834A4" w:rsidRPr="00894FB0">
                <w:rPr>
                  <w:rStyle w:val="Hyperlink"/>
                  <w:rFonts w:cs="Arial"/>
                  <w:szCs w:val="18"/>
                  <w:lang w:eastAsia="ar-SA"/>
                </w:rPr>
                <w:t>S1-163045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4F5A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13A7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eV2X TR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ACFC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05AE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3C6F98C0" w14:textId="77777777" w:rsidTr="006062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4C95D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DAD36" w14:textId="6B51A9AC" w:rsidR="006834A4" w:rsidRPr="0060624C" w:rsidRDefault="0091132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6834A4" w:rsidRPr="0060624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S1-163046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A9B79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B6D43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Text proposal for overview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B8A5F" w14:textId="39EC05E7" w:rsidR="006834A4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Revised to S1-163300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8089E" w14:textId="77777777" w:rsidR="006834A4" w:rsidRPr="0060624C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0624C" w:rsidRPr="00894FB0" w14:paraId="39F156A1" w14:textId="77777777" w:rsidTr="006062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2CAC" w14:textId="6DB28D31" w:rsidR="0060624C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907D" w14:textId="64B86CF0" w:rsidR="0060624C" w:rsidRPr="0060624C" w:rsidRDefault="0060624C" w:rsidP="000D2C3F">
            <w:pPr>
              <w:snapToGrid w:val="0"/>
              <w:spacing w:after="0" w:line="240" w:lineRule="auto"/>
            </w:pPr>
            <w:hyperlink r:id="rId11" w:history="1">
              <w:r w:rsidRPr="0060624C">
                <w:rPr>
                  <w:rStyle w:val="Hyperlink"/>
                  <w:rFonts w:cs="Arial"/>
                  <w:color w:val="auto"/>
                </w:rPr>
                <w:t>S1-163300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C242" w14:textId="4690E35D" w:rsidR="0060624C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LG Electronics Inc. (Rapporteur)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652" w14:textId="3F6F4891" w:rsidR="0060624C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Text proposal for overview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A12F" w14:textId="77777777" w:rsidR="0060624C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6729" w14:textId="7A9523F2" w:rsidR="0060624C" w:rsidRPr="0060624C" w:rsidRDefault="0060624C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24C">
              <w:rPr>
                <w:rFonts w:eastAsia="Times New Roman" w:cs="Arial"/>
                <w:szCs w:val="18"/>
                <w:lang w:eastAsia="ar-SA"/>
              </w:rPr>
              <w:t>Revision of S1-163046.</w:t>
            </w:r>
          </w:p>
        </w:tc>
      </w:tr>
      <w:tr w:rsidR="006834A4" w:rsidRPr="00894FB0" w14:paraId="00E917F8" w14:textId="77777777" w:rsidTr="000D2C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C143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F411" w14:textId="1E1181C9" w:rsidR="006834A4" w:rsidRPr="00894FB0" w:rsidRDefault="0091132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6834A4" w:rsidRPr="00894FB0">
                <w:rPr>
                  <w:rStyle w:val="Hyperlink"/>
                  <w:rFonts w:cs="Arial"/>
                  <w:szCs w:val="18"/>
                  <w:lang w:eastAsia="ar-SA"/>
                </w:rPr>
                <w:t>S1-163104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0A04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0D1F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DRAFT LS on eV2X KPIs for LTE or 5G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5E03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8DAE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16E29D2D" w14:textId="77777777" w:rsidTr="000D2C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2AB6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42A3" w14:textId="4601CA18" w:rsidR="006834A4" w:rsidRPr="00894FB0" w:rsidRDefault="0091132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6834A4" w:rsidRPr="00894FB0">
                <w:rPr>
                  <w:rStyle w:val="Hyperlink"/>
                  <w:rFonts w:cs="Arial"/>
                  <w:szCs w:val="18"/>
                  <w:lang w:eastAsia="ar-SA"/>
                </w:rPr>
                <w:t>S1-163105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473D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AD20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Draft LS to ITS on the progress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86C9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7E8C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2518C9" w:rsidRPr="00894FB0" w14:paraId="1A25AE16" w14:textId="77777777" w:rsidTr="00840C3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510B27" w14:textId="473908BB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Use case updates</w:t>
            </w:r>
          </w:p>
        </w:tc>
      </w:tr>
      <w:tr w:rsidR="002518C9" w:rsidRPr="00894FB0" w14:paraId="2D966458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3C1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87F31" w14:textId="5F724DBC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4FEC" w14:textId="513F7B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D166" w14:textId="34E93014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Increase the value of the data rate in Teleoperated Support (TeSo)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0688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4608" w14:textId="7210D003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AD46755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01F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0DF1" w14:textId="02A88264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S1-163100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B7E1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312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Typo correction for KPI values in agreed eV2X use cases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1C67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6B98" w14:textId="0A08FA61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29249FE7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BB6D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1B10" w14:textId="257D4223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S1-163139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262E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85B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/>
                <w:lang w:eastAsia="en-GB"/>
              </w:rPr>
              <w:t>Completing V2X platooning communications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3AA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5C88" w14:textId="157A1550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0DFB4BAF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3A3B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D70D" w14:textId="145CB37E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0409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/>
                <w:lang w:eastAsia="en-GB"/>
              </w:rPr>
              <w:t>Qualcomm,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9FE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/>
                <w:lang w:eastAsia="en-GB"/>
              </w:rPr>
              <w:t>Completing V2X “Automotive: Sensor and State Map Sharing” use case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BB42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B85A" w14:textId="079048C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CB2F844" w14:textId="77777777" w:rsidTr="00840C3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8FFB92" w14:textId="1612BBEE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Consolidation</w:t>
            </w:r>
          </w:p>
        </w:tc>
      </w:tr>
      <w:tr w:rsidR="002518C9" w:rsidRPr="00894FB0" w14:paraId="5D613D78" w14:textId="77777777" w:rsidTr="002356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B31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BBB1" w14:textId="199EA9CD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3C56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6A3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Way forward on eV2X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719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4468" w14:textId="63CB0C1C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027FC20" w14:textId="77777777" w:rsidTr="002356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50680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73045" w14:textId="63C28042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3A3C1" w14:textId="1BE52D58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DF10A" w14:textId="2697372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4E2E0" w14:textId="53E25ECA" w:rsidR="002518C9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Revised to S1-163209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087D7" w14:textId="7F9C7AD0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35617" w:rsidRPr="00894FB0" w14:paraId="2A5B7517" w14:textId="77777777" w:rsidTr="002356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497A" w14:textId="51354EC3" w:rsidR="00235617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9D57" w14:textId="1E85BF7F" w:rsidR="00235617" w:rsidRPr="00894FB0" w:rsidRDefault="0091132B" w:rsidP="00840C37">
            <w:pPr>
              <w:snapToGrid w:val="0"/>
              <w:spacing w:after="0" w:line="240" w:lineRule="auto"/>
            </w:pPr>
            <w:hyperlink r:id="rId20" w:history="1">
              <w:r w:rsidR="00235617" w:rsidRPr="00894FB0">
                <w:rPr>
                  <w:rStyle w:val="Hyperlink"/>
                  <w:rFonts w:cs="Arial"/>
                </w:rPr>
                <w:t>S1-163209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1282" w14:textId="6BA05E0B" w:rsidR="00235617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E163" w14:textId="0244BD11" w:rsidR="00235617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7CD7" w14:textId="77777777" w:rsidR="00235617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10E9" w14:textId="11A7C0E9" w:rsidR="00235617" w:rsidRPr="00894FB0" w:rsidRDefault="00235617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Revision of S1-163024.</w:t>
            </w:r>
          </w:p>
        </w:tc>
      </w:tr>
      <w:tr w:rsidR="002518C9" w:rsidRPr="00894FB0" w14:paraId="483AC4D2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3FC1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9DB6" w14:textId="787690A7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3DB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4CDB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Proposal for category classification and consolidated of potential requirements in TR 22.886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2A06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186D" w14:textId="31208C4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74916C59" w14:textId="77777777" w:rsidTr="000D2C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0492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1B9F" w14:textId="3EF743B7" w:rsidR="006834A4" w:rsidRPr="00894FB0" w:rsidRDefault="0091132B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6834A4" w:rsidRPr="00894FB0">
                <w:rPr>
                  <w:rStyle w:val="Hyperlink"/>
                  <w:rFonts w:cs="Arial"/>
                  <w:szCs w:val="18"/>
                  <w:lang w:eastAsia="ar-SA"/>
                </w:rPr>
                <w:t>S1-163102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80A6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2AA2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Consolidation of eV2X PRs on KPIs related to automated driving and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69E3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E58F" w14:textId="77777777" w:rsidR="006834A4" w:rsidRPr="00894FB0" w:rsidRDefault="006834A4" w:rsidP="000D2C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43ADC69E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39A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12C2" w14:textId="44B494D4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S1-163103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6F9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1EB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/>
                <w:lang w:eastAsia="en-GB"/>
              </w:rPr>
              <w:t xml:space="preserve">Consolidation of the radio related requirements in </w:t>
            </w:r>
            <w:r w:rsidRPr="00894FB0">
              <w:rPr>
                <w:rFonts w:eastAsia="SimSun"/>
                <w:lang w:eastAsia="en-GB"/>
              </w:rPr>
              <w:lastRenderedPageBreak/>
              <w:t>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054F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A0EE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34A4" w:rsidRPr="00894FB0" w14:paraId="20843026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4ABD" w14:textId="0A37E385" w:rsidR="006834A4" w:rsidRPr="00894FB0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2907" w14:textId="1B3B2298" w:rsidR="006834A4" w:rsidRPr="00894FB0" w:rsidRDefault="0091132B" w:rsidP="00840C37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24" w:history="1">
              <w:r w:rsidR="00760427" w:rsidRPr="00894FB0">
                <w:rPr>
                  <w:rStyle w:val="Hyperlink"/>
                  <w:rFonts w:cs="Arial"/>
                  <w:szCs w:val="18"/>
                  <w:lang w:eastAsia="ar-SA"/>
                </w:rPr>
                <w:t>S1-163158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A863" w14:textId="77299184" w:rsidR="006834A4" w:rsidRPr="00894FB0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(LG)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DCAA" w14:textId="10C07695" w:rsidR="006834A4" w:rsidRPr="00894FB0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Comparison of proposals for eV2X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6BF4" w14:textId="77777777" w:rsidR="006834A4" w:rsidRPr="00894FB0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55C4" w14:textId="4291EEBF" w:rsidR="006834A4" w:rsidRPr="00894FB0" w:rsidRDefault="006834A4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2518C9" w:rsidRPr="00894FB0" w14:paraId="5FB7A633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B4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D2BA" w14:textId="159F2393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E6F0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55F7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Text proposal for use case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90D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479A" w14:textId="48B340DC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4458D7F7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E8C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72CF" w14:textId="3AE72223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2D3D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664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</w:rPr>
              <w:t>Co</w:t>
            </w:r>
            <w:r w:rsidRPr="00894FB0">
              <w:rPr>
                <w:rFonts w:eastAsia="맑은 고딕"/>
                <w:color w:val="000000"/>
              </w:rPr>
              <w:t>nsolidation for ‘advanced driving’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D24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3D92" w14:textId="1FCC1E6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E50E717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F4F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D0EC" w14:textId="57824933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A6C1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1CB9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</w:rPr>
              <w:t>Co</w:t>
            </w:r>
            <w:r w:rsidRPr="00894FB0">
              <w:rPr>
                <w:rFonts w:eastAsia="맑은 고딕"/>
                <w:color w:val="000000"/>
              </w:rPr>
              <w:t>nsolidation for ‘cloud driving’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9A2E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C0A9" w14:textId="52245D80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1EC3C3A3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331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31F3" w14:textId="0B6D0ACF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0D26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246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</w:rPr>
              <w:t>Co</w:t>
            </w:r>
            <w:r w:rsidRPr="00894FB0">
              <w:rPr>
                <w:rFonts w:eastAsia="맑은 고딕"/>
                <w:color w:val="000000"/>
              </w:rPr>
              <w:t>nsolidation for ‘</w:t>
            </w:r>
            <w:r w:rsidRPr="00894FB0">
              <w:rPr>
                <w:rFonts w:eastAsia="맑은 고딕"/>
                <w:color w:val="000000"/>
                <w:lang w:eastAsia="ko-KR"/>
              </w:rPr>
              <w:t>Extended Sensor</w:t>
            </w:r>
            <w:r w:rsidRPr="00894FB0">
              <w:rPr>
                <w:rFonts w:eastAsia="맑은 고딕"/>
                <w:color w:val="000000"/>
              </w:rPr>
              <w:t>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3739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6671" w14:textId="5823DEA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6A9490DE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FBBC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4BFE" w14:textId="6DD26477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09F1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450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</w:rPr>
              <w:t>Co</w:t>
            </w:r>
            <w:r w:rsidRPr="00894FB0">
              <w:rPr>
                <w:rFonts w:eastAsia="맑은 고딕"/>
                <w:color w:val="000000"/>
              </w:rPr>
              <w:t>nsolidation for ‘</w:t>
            </w:r>
            <w:r w:rsidRPr="00894FB0">
              <w:rPr>
                <w:rFonts w:eastAsia="맑은 고딕"/>
                <w:color w:val="000000"/>
                <w:lang w:eastAsia="ko-KR"/>
              </w:rPr>
              <w:t>interworking</w:t>
            </w:r>
            <w:r w:rsidRPr="00894FB0">
              <w:rPr>
                <w:rFonts w:eastAsia="맑은 고딕"/>
                <w:color w:val="000000"/>
              </w:rPr>
              <w:t>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2B20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5CD2" w14:textId="73227141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F53F78F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97C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5BD3" w14:textId="711720E0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47FC7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  <w:lang w:eastAsia="ko-KR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ABC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맑은 고딕"/>
              </w:rPr>
              <w:t>Co</w:t>
            </w:r>
            <w:r w:rsidRPr="00894FB0">
              <w:rPr>
                <w:rFonts w:eastAsia="맑은 고딕"/>
                <w:color w:val="000000"/>
              </w:rPr>
              <w:t>nsolidation for ‘other’ use case groups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5A12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0C2E" w14:textId="0B5FC5B9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00B7D19" w14:textId="77777777" w:rsidTr="00840C3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C7CCE0" w14:textId="69C395C8" w:rsidR="002518C9" w:rsidRPr="00894FB0" w:rsidRDefault="002518C9" w:rsidP="00840C37">
            <w:pPr>
              <w:pStyle w:val="Heading5"/>
              <w:rPr>
                <w:rFonts w:cs="Arial"/>
              </w:rPr>
            </w:pPr>
            <w:r w:rsidRPr="00894FB0">
              <w:rPr>
                <w:rFonts w:cs="Arial"/>
              </w:rPr>
              <w:t>New use cases</w:t>
            </w:r>
          </w:p>
        </w:tc>
      </w:tr>
      <w:tr w:rsidR="002518C9" w:rsidRPr="00894FB0" w14:paraId="266451E3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803B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36D1" w14:textId="1270594E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D288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86BF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 w:cs="Arial"/>
                <w:color w:val="000000"/>
                <w:lang w:eastAsia="en-GB"/>
              </w:rPr>
              <w:t>On demand p</w:t>
            </w:r>
            <w:r w:rsidRPr="00894FB0">
              <w:rPr>
                <w:rFonts w:eastAsiaTheme="minorEastAsia"/>
                <w:lang w:eastAsia="zh-CN"/>
              </w:rPr>
              <w:t>riority change for messages transmission for 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10F9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F426" w14:textId="044F8C0C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646BEF85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DF15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DECE" w14:textId="5C08F66A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44D4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 w:cs="Arial"/>
                <w:lang w:eastAsia="en-GB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F8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SimSun" w:cs="Arial"/>
                <w:color w:val="000000"/>
                <w:lang w:eastAsia="en-GB"/>
              </w:rPr>
              <w:t xml:space="preserve">New use case to support </w:t>
            </w:r>
            <w:r w:rsidRPr="00894FB0">
              <w:rPr>
                <w:lang w:eastAsia="zh-CN"/>
              </w:rPr>
              <w:t>Cooperative Lane Change (CLC)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729D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C4CE" w14:textId="7ABC52FE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1C575EF1" w14:textId="77777777" w:rsidTr="00840C3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3A3B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C4C6" w14:textId="1B8D9301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2518C9" w:rsidRPr="00894FB0">
                <w:rPr>
                  <w:rStyle w:val="Hyperlink"/>
                  <w:rFonts w:eastAsia="Times New Roman" w:cs="Arial"/>
                  <w:lang w:eastAsia="ar-SA"/>
                </w:rPr>
                <w:t>S1-163036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A384" w14:textId="499B9A93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D2A6" w14:textId="537CFC43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Proposal for secure software update for Electronic Control Unit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0006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B839" w14:textId="25C8C1A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771CF90" w14:textId="77777777" w:rsidTr="0042569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0269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2EF1" w14:textId="50673079" w:rsidR="002518C9" w:rsidRPr="00894FB0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2518C9" w:rsidRPr="00894FB0">
                <w:rPr>
                  <w:rStyle w:val="Hyperlink"/>
                  <w:rFonts w:cs="Arial"/>
                  <w:szCs w:val="18"/>
                  <w:lang w:eastAsia="ar-SA"/>
                </w:rPr>
                <w:t>S1-163101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A141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FBF3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Use case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821A" w14:textId="77777777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0FDB5" w14:textId="21BAD6CD" w:rsidR="002518C9" w:rsidRPr="00894FB0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30B945E5" w14:textId="77777777" w:rsidTr="0042569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D919F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83F2C" w14:textId="3A55F229" w:rsidR="002518C9" w:rsidRPr="0042569D" w:rsidRDefault="0091132B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2518C9" w:rsidRPr="0042569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C86F3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1FDCE" w14:textId="77777777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UE synchronization for 3D video composition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2A665" w14:textId="76F5F8C9" w:rsidR="002518C9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Revised to S1-163204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6535E" w14:textId="17CF3EDB" w:rsidR="002518C9" w:rsidRPr="0042569D" w:rsidRDefault="002518C9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2569D" w:rsidRPr="00894FB0" w14:paraId="0D1ECA98" w14:textId="77777777" w:rsidTr="0042569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215A" w14:textId="34AA0FF1" w:rsidR="0042569D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3BB4" w14:textId="38ED10ED" w:rsidR="0042569D" w:rsidRPr="0042569D" w:rsidRDefault="0042569D" w:rsidP="00840C37">
            <w:pPr>
              <w:snapToGrid w:val="0"/>
              <w:spacing w:after="0" w:line="240" w:lineRule="auto"/>
            </w:pPr>
            <w:hyperlink r:id="rId36" w:history="1">
              <w:r w:rsidRPr="0042569D">
                <w:rPr>
                  <w:rStyle w:val="Hyperlink"/>
                  <w:rFonts w:cs="Arial"/>
                  <w:color w:val="auto"/>
                </w:rPr>
                <w:t>S1-163204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6992" w14:textId="777B8118" w:rsidR="0042569D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Intel Corporatio</w:t>
            </w:r>
            <w:bookmarkStart w:id="1" w:name="_GoBack"/>
            <w:bookmarkEnd w:id="1"/>
            <w:r w:rsidRPr="0042569D">
              <w:rPr>
                <w:rFonts w:eastAsia="Times New Roman" w:cs="Arial"/>
                <w:szCs w:val="18"/>
                <w:lang w:eastAsia="ar-SA"/>
              </w:rPr>
              <w:t>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BF36" w14:textId="581471E0" w:rsidR="0042569D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UE synchronization for 3D video composition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44CD" w14:textId="77777777" w:rsidR="0042569D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1934" w14:textId="714ECF81" w:rsidR="0042569D" w:rsidRPr="0042569D" w:rsidRDefault="0042569D" w:rsidP="00840C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569D">
              <w:rPr>
                <w:rFonts w:eastAsia="Times New Roman" w:cs="Arial"/>
                <w:szCs w:val="18"/>
                <w:lang w:eastAsia="ar-SA"/>
              </w:rPr>
              <w:t>Revision of S1-163126.</w:t>
            </w:r>
          </w:p>
        </w:tc>
      </w:tr>
      <w:tr w:rsidR="00F8371B" w:rsidRPr="00894FB0" w14:paraId="01B4EC2C" w14:textId="77777777" w:rsidTr="00F8371B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CE03DF0" w14:textId="77777777" w:rsidR="00F8371B" w:rsidRPr="00894FB0" w:rsidRDefault="00F8371B" w:rsidP="00F8371B">
            <w:pPr>
              <w:pStyle w:val="Heading3"/>
            </w:pPr>
            <w:r w:rsidRPr="00894FB0">
              <w:t>V2X drafting session information and FS_eV2X output</w:t>
            </w:r>
          </w:p>
        </w:tc>
      </w:tr>
      <w:tr w:rsidR="00F8371B" w:rsidRPr="00894FB0" w14:paraId="3D68E011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F39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4DD0" w14:textId="104ADCC2" w:rsidR="00F8371B" w:rsidRPr="00894FB0" w:rsidRDefault="0091132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008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0377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EBA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715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17AFD64F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B98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4EB8" w14:textId="6BC240CF" w:rsidR="00F8371B" w:rsidRPr="00894FB0" w:rsidRDefault="0091132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E658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C7C3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5F2D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2B4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29DF5C26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440E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9F22" w14:textId="0C376144" w:rsidR="00F8371B" w:rsidRPr="00894FB0" w:rsidRDefault="0091132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B138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9154" w14:textId="76B36417" w:rsidR="00F8371B" w:rsidRPr="00894FB0" w:rsidRDefault="00F8371B" w:rsidP="001551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TR22.886v</w:t>
            </w:r>
            <w:r w:rsidR="001551CF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</w:t>
            </w:r>
            <w:r w:rsidR="001551CF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1124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72D0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1468809F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D553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C1D9" w14:textId="1AF1EE16" w:rsidR="00F8371B" w:rsidRPr="00894FB0" w:rsidRDefault="0091132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0D2059" w:rsidRPr="00894FB0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5C81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7CF4" w14:textId="0299EAE5" w:rsidR="00F8371B" w:rsidRPr="00894FB0" w:rsidRDefault="00F8371B" w:rsidP="00894F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Cover page for TR22.886v</w:t>
            </w:r>
            <w:r w:rsidR="00894FB0" w:rsidRPr="00894FB0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</w:t>
            </w:r>
            <w:r w:rsidR="00894FB0" w:rsidRPr="00894FB0">
              <w:rPr>
                <w:rFonts w:eastAsia="Times New Roman" w:cs="Arial"/>
                <w:szCs w:val="18"/>
                <w:lang w:eastAsia="ar-SA"/>
              </w:rPr>
              <w:t>1</w:t>
            </w:r>
            <w:r w:rsidRPr="00894FB0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67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19C" w14:textId="5B13C6EE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551AF9C8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C827DA6" w14:textId="63A156FD" w:rsidR="002518C9" w:rsidRPr="00894FB0" w:rsidRDefault="00AA1856" w:rsidP="00AA1856">
            <w:pPr>
              <w:pStyle w:val="Heading1"/>
            </w:pPr>
            <w:r w:rsidRPr="00894FB0">
              <w:t>Tdoc numbers for allocation during drafting session (admin purposes only)</w:t>
            </w:r>
          </w:p>
        </w:tc>
      </w:tr>
      <w:tr w:rsidR="00F8371B" w:rsidRPr="00894FB0" w14:paraId="49701960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13FF" w14:textId="06478A9B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C246" w14:textId="5888A246" w:rsidR="00F8371B" w:rsidRPr="00894FB0" w:rsidRDefault="006D7316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F0D1" w14:textId="03C5802A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3F4B" w14:textId="7183E644" w:rsidR="00F8371B" w:rsidRPr="00894FB0" w:rsidRDefault="00E27973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3046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F105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1F51" w14:textId="6C066CB6" w:rsidR="00F8371B" w:rsidRPr="00894FB0" w:rsidRDefault="006D7316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3300~3349 (50 numbers first assigned)</w:t>
            </w:r>
          </w:p>
        </w:tc>
      </w:tr>
      <w:tr w:rsidR="006D7316" w:rsidRPr="00894FB0" w14:paraId="518720A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061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9F41" w14:textId="64B17755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5BB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C39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3E1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F35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803E884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53C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E033" w14:textId="49142C83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E09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C9F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F36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698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08887E0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BC83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1C5C" w14:textId="1B06A9FB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AD3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09B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F51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63D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C95DB11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628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EFAA" w14:textId="12237F32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2FD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1D5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B08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0D8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A89B17D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120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DA14" w14:textId="63FBB2CB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F4B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632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86C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DE8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F1AB251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CBD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0997" w14:textId="79E7D3D2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C3D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FA3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99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453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7C7BD2F5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84A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A921" w14:textId="04CD647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FBC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E24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A3B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787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9B3F23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FDC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E5F3" w14:textId="557B2A2D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796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AA3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3B3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D0B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7C455A5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4F7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A0FA" w14:textId="0DB969B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S1-163309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B7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E6C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DB6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9F9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8D1845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57D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603F" w14:textId="1CDC7ACB" w:rsidR="006D7316" w:rsidRPr="00894FB0" w:rsidRDefault="006D7316" w:rsidP="006D73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3C1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D55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416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7A2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6ACAFFF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C7C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0C3B" w14:textId="26C57E45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1A7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F16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537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BB8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1DE5D151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7DB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922C" w14:textId="709A28EA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80C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D6C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D95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2C1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AAC089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D6A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5632" w14:textId="0993C6F4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85D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01F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5D2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A2D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9645D20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A94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DE82" w14:textId="0CB57E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19A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581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FD9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3DA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00AC09F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819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9BED" w14:textId="17E11719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9D8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1F8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4FD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928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FCD8EFD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787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4BDE" w14:textId="0D2DC1A8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46E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1D0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D2E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E26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1070CA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3B0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6172" w14:textId="51A30D4A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2D7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893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72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E41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512A3E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7B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D11" w14:textId="5855AFDE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B80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0A3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E3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CBC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1C65AA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80E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E94C" w14:textId="7BE5962B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S1-16331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D81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794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2B4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43D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77E8DA0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FC6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002A" w14:textId="04F2042E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067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56A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0C3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D27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E0DA261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F2A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55CD" w14:textId="171B42F3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5E7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79A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291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E3D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0DEACAE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B17E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3A15" w14:textId="47D2A955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BC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A87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D0F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8B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7673CF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79C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EC8D" w14:textId="7488A7E4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DEB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4E1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E89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0A2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71A0C17F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05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FA85" w14:textId="7FE78959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760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408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BEF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7CA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1AF9F83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132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CBB5" w14:textId="3604CC5A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95C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CD0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5D1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E84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643830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23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8744" w14:textId="5E3677F5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20A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CB0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C62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99C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24A5148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EF2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65F5" w14:textId="1AED1B4D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3ED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D25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2BD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BCB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55874A4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15B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F029" w14:textId="09A44B92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373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855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C83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4C2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3B39FA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8B9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A51A1" w14:textId="270FBD6C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S1-16332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756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3AE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754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C65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54D5364B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704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5C5B" w14:textId="0C10AB8B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FAB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B27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A97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085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DDF21A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994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67CC" w14:textId="4A20D8D8" w:rsidR="006D7316" w:rsidRPr="00894FB0" w:rsidRDefault="006D7316" w:rsidP="006D73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C97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913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445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E1D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DAD905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5CD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5A2D" w14:textId="4817185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362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67A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CBC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886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667CF7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1B6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DDC5" w14:textId="2A91DAD5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98B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AA7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11B6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4B4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83D0F4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9DD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1A1E" w14:textId="20D2DF48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E90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D22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3FF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D51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A86E4B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DF8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E603" w14:textId="5AE82E36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C70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108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20D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1C6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16A795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501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709A" w14:textId="6C0C7463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BEC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C0D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B475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9BA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3EFF0A4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85C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3F6" w14:textId="43AD9CD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657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2AD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C64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912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47CA7AB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7FE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567F" w14:textId="4DE5F728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2BF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76C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68A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4C0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2164190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625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B093" w14:textId="6EB2AA0D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S1-16333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DDF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B33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EDF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044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700EB45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A19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516D" w14:textId="4B71269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D61">
              <w:rPr>
                <w:rFonts w:eastAsia="Times New Roman" w:cs="Arial"/>
                <w:szCs w:val="18"/>
                <w:lang w:eastAsia="ar-SA"/>
              </w:rPr>
              <w:t>S1-1633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D44D61"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B85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963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F02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554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47C9C5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55A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EFF6" w14:textId="30950BB8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99B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EA2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D0DB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309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2B5ECB1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EDB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F765" w14:textId="3C7C522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B1D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37E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9EF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41D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7542094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E10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7FC9" w14:textId="543BC52A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27B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7C1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15E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806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060AC4F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45F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8FD2" w14:textId="4BDC8146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126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D7B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64FD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321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6CC659EE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6C0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639D" w14:textId="021E3FD8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648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C831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D34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E53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92F5840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FA92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D774C" w14:textId="795C89BF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68AA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260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9899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8F1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3DEA8512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6DBC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A102" w14:textId="1FBEA1FC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B02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AD9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845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77F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776F47C3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C699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CB3A" w14:textId="2692CDB1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3C4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18DA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51B6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B040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D7316" w:rsidRPr="00894FB0" w14:paraId="195B1B8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ECBE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F3E4" w14:textId="53D34B8E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S1-16334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3484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8FC3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DD37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7BB8" w14:textId="77777777" w:rsidR="006D7316" w:rsidRPr="00894FB0" w:rsidRDefault="006D731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5A893DF5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5AD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A513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A1F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84C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75A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5973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0B9E1833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CE26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6218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707D7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83C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ED0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759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5D32DBE4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657E" w14:textId="111BF722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8903" w14:textId="1D6A4669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03B1" w14:textId="0111A818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81B4" w14:textId="019D0D3E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BF83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FEBA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71B" w:rsidRPr="00894FB0" w14:paraId="3AF16897" w14:textId="77777777" w:rsidTr="00F8371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AE1F" w14:textId="16080D8B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8B25" w14:textId="73797846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C08B" w14:textId="752A512F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6484" w14:textId="78E49B64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1BD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7CCB" w14:textId="77777777" w:rsidR="00F8371B" w:rsidRPr="00894FB0" w:rsidRDefault="00F8371B" w:rsidP="00F8371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856" w:rsidRPr="00894FB0" w14:paraId="06612F4A" w14:textId="77777777" w:rsidTr="009E34BF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06B7B2D" w14:textId="122596F7" w:rsidR="00AA1856" w:rsidRPr="00894FB0" w:rsidRDefault="00AA1856" w:rsidP="00AA1856">
            <w:pPr>
              <w:pStyle w:val="Heading1"/>
            </w:pPr>
            <w:r w:rsidRPr="00894FB0">
              <w:t>3 Tdoc numbers NOT allocated during drafting session (admin purposes only)</w:t>
            </w:r>
          </w:p>
        </w:tc>
      </w:tr>
      <w:tr w:rsidR="00AA1856" w:rsidRPr="00894FB0" w14:paraId="245A59E0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D75D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EE70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2EDB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5E2D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BD4A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8AAA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551E3" w:rsidRPr="00894FB0" w14:paraId="3A601890" w14:textId="77777777" w:rsidTr="004551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2F72" w14:textId="4A539A4E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045A" w14:textId="0BD6CBC2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C5AA" w14:textId="625256BF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E3DA" w14:textId="4DFC4791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D48D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DB18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69FC8E08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224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287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C7F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C51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0C8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471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662AC622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AC1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1C6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E67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933D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587C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784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322E424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E2B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451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D0A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8B7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A83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612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4DA3FA62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A7D0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A05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0CC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942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1A38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BAD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3A77B146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514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E150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8477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B13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02C6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0D5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0D0CF962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AF23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89FD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723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C65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2A8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9A5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0519FA9B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E3E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748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534D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9407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AF5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FABD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09E04A4A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CCE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5D10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E98E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D60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115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5317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771815DC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9D72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10D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17CF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00EC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0944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6400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2299F905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8C29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E8AC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D7FD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E60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10E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5105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177BA12F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043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86A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97FA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38B3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D91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D928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FB0" w:rsidRPr="00894FB0" w14:paraId="4C0D1D39" w14:textId="77777777" w:rsidTr="009E34B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54D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F62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369F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71E3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A0288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F8EB" w14:textId="77777777" w:rsidR="00894FB0" w:rsidRPr="00894FB0" w:rsidRDefault="00894FB0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551E3" w:rsidRPr="00894FB0" w14:paraId="7697CE87" w14:textId="77777777" w:rsidTr="004551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14EC" w14:textId="4291CA11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5596" w14:textId="3ABEBE28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29A4" w14:textId="14FFF74B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63BA" w14:textId="04539175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A6AC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CEA1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551E3" w:rsidRPr="00894FB0" w14:paraId="0235FA25" w14:textId="77777777" w:rsidTr="004551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FB4B" w14:textId="08FF1643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3573" w14:textId="5744E481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6861" w14:textId="52DF3018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FE6B" w14:textId="6E01B73A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3D04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9CBE" w14:textId="77777777" w:rsidR="004551E3" w:rsidRPr="00894FB0" w:rsidRDefault="004551E3" w:rsidP="004551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18C9" w:rsidRPr="00894FB0" w14:paraId="156858FA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71E0310" w14:textId="5C65794D" w:rsidR="002518C9" w:rsidRPr="00894FB0" w:rsidRDefault="00AA1856" w:rsidP="00AA1856">
            <w:pPr>
              <w:pStyle w:val="Heading1"/>
            </w:pPr>
            <w:r w:rsidRPr="00894FB0">
              <w:t>Summary of drafting session</w:t>
            </w:r>
          </w:p>
        </w:tc>
      </w:tr>
      <w:tr w:rsidR="002518C9" w:rsidRPr="00894FB0" w14:paraId="7A68EB68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6ACC1B25" w14:textId="77777777" w:rsidR="002518C9" w:rsidRPr="00894FB0" w:rsidRDefault="002518C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C6A44C3" w14:textId="77777777" w:rsidR="00AA1856" w:rsidRPr="00894FB0" w:rsidRDefault="00AA1856" w:rsidP="00AA185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13DCEA93" w14:textId="77777777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</w:p>
          <w:p w14:paraId="1D1FB4F0" w14:textId="77777777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</w:p>
          <w:p w14:paraId="646D231E" w14:textId="77777777" w:rsidR="00AA1856" w:rsidRPr="00894FB0" w:rsidRDefault="00AA1856" w:rsidP="00AA185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14:paraId="35543458" w14:textId="77777777" w:rsidR="002518C9" w:rsidRPr="00894FB0" w:rsidRDefault="002518C9" w:rsidP="00AA185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518C9" w:rsidRPr="00894FB0" w14:paraId="597EA5A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001C51E6" w14:textId="77777777" w:rsidR="002518C9" w:rsidRPr="00894FB0" w:rsidRDefault="002518C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" w:name="_Toc316030641"/>
            <w:bookmarkStart w:id="3" w:name="_Toc324137383"/>
            <w:bookmarkStart w:id="4" w:name="_Toc331152547"/>
            <w:bookmarkStart w:id="5" w:name="_Toc378052474"/>
            <w:bookmarkStart w:id="6" w:name="_Toc387990783"/>
            <w:bookmarkStart w:id="7" w:name="_Toc395595534"/>
            <w:bookmarkStart w:id="8" w:name="_Toc414625515"/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7E944C50" w14:textId="77777777" w:rsidR="007F07EB" w:rsidRPr="00894FB0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643823B9" w14:textId="77777777" w:rsidR="00AA1856" w:rsidRPr="00894FB0" w:rsidRDefault="00AA1856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414F9B7" w14:textId="77777777" w:rsidR="00AA1856" w:rsidRPr="00894FB0" w:rsidRDefault="00AA1856" w:rsidP="00AA1856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894FB0">
        <w:rPr>
          <w:rFonts w:eastAsia="Times New Roman"/>
          <w:b/>
          <w:sz w:val="20"/>
          <w:szCs w:val="20"/>
        </w:rPr>
        <w:t>LEGEND</w:t>
      </w:r>
    </w:p>
    <w:p w14:paraId="73BCB03A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  <w:r w:rsidRPr="00894FB0">
        <w:rPr>
          <w:rFonts w:eastAsia="Times New Roman"/>
          <w:sz w:val="20"/>
          <w:szCs w:val="20"/>
        </w:rPr>
        <w:t>Type: CR, TS, TR, LS, REP, AGE, Cont</w:t>
      </w:r>
    </w:p>
    <w:p w14:paraId="28C19D9A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  <w:r w:rsidRPr="00894FB0">
        <w:rPr>
          <w:rFonts w:eastAsia="Times New Roman"/>
          <w:sz w:val="20"/>
          <w:szCs w:val="20"/>
        </w:rPr>
        <w:t>Conclusion: Agreed, Revised to S1-16xxxx, Noted, Withdrawn, Not Handled</w:t>
      </w:r>
    </w:p>
    <w:p w14:paraId="26C7F271" w14:textId="77777777" w:rsidR="00AA1856" w:rsidRPr="00894FB0" w:rsidRDefault="00AA1856" w:rsidP="00AA1856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AA1856" w:rsidRPr="00894FB0" w14:paraId="5172456E" w14:textId="77777777" w:rsidTr="009E34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FAC9631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7B0AB807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14:paraId="6542E9C3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14:paraId="530EDC65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14:paraId="7C29E082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14:paraId="6D96E8EA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25C3954B" w14:textId="77777777" w:rsidTr="009E34BF">
        <w:trPr>
          <w:trHeight w:val="141"/>
        </w:trPr>
        <w:tc>
          <w:tcPr>
            <w:tcW w:w="675" w:type="dxa"/>
            <w:shd w:val="clear" w:color="auto" w:fill="00FFFF"/>
          </w:tcPr>
          <w:p w14:paraId="27DE6082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19292303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14:paraId="5A30DE04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14:paraId="1FC21493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14:paraId="739C0C10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Revised to S1-16xxxx</w:t>
            </w:r>
          </w:p>
        </w:tc>
        <w:tc>
          <w:tcPr>
            <w:tcW w:w="4111" w:type="dxa"/>
            <w:shd w:val="clear" w:color="auto" w:fill="00FFFF"/>
          </w:tcPr>
          <w:p w14:paraId="4487B8A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1D26F437" w14:textId="77777777" w:rsidTr="009E34BF">
        <w:trPr>
          <w:trHeight w:val="141"/>
        </w:trPr>
        <w:tc>
          <w:tcPr>
            <w:tcW w:w="675" w:type="dxa"/>
            <w:shd w:val="clear" w:color="auto" w:fill="00FFFF"/>
          </w:tcPr>
          <w:p w14:paraId="5B4321AE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96FFC55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14:paraId="183026D7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14:paraId="0A4ED768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14:paraId="0DAA6755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14:paraId="5D4AE458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76623864" w14:textId="77777777" w:rsidTr="009E34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A739933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3FC934B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14:paraId="24F7F54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14:paraId="5789390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14:paraId="465D76AB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14:paraId="0A9E4FA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1856" w:rsidRPr="00894FB0" w14:paraId="04160295" w14:textId="77777777" w:rsidTr="009E34BF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5129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5CE6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0B694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0922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2E20" w14:textId="77777777" w:rsidR="00AA1856" w:rsidRPr="00894FB0" w:rsidRDefault="00AA1856" w:rsidP="009E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FB0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541E" w14:textId="77777777" w:rsidR="00AA1856" w:rsidRPr="00894FB0" w:rsidRDefault="00AA1856" w:rsidP="009E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B6DAF05" w14:textId="77777777" w:rsidR="00AA1856" w:rsidRPr="00894FB0" w:rsidRDefault="00AA1856" w:rsidP="00AA1856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14:paraId="6D9D3C08" w14:textId="77777777" w:rsidR="00AA1856" w:rsidRPr="00894FB0" w:rsidRDefault="00AA1856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AA1856" w:rsidRPr="00894FB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5EF5B" w14:textId="77777777" w:rsidR="0091132B" w:rsidRDefault="0091132B" w:rsidP="002E015E">
      <w:pPr>
        <w:spacing w:after="0" w:line="240" w:lineRule="auto"/>
      </w:pPr>
      <w:r>
        <w:separator/>
      </w:r>
    </w:p>
  </w:endnote>
  <w:endnote w:type="continuationSeparator" w:id="0">
    <w:p w14:paraId="03C9311C" w14:textId="77777777" w:rsidR="0091132B" w:rsidRDefault="0091132B" w:rsidP="002E015E">
      <w:pPr>
        <w:spacing w:after="0" w:line="240" w:lineRule="auto"/>
      </w:pPr>
      <w:r>
        <w:continuationSeparator/>
      </w:r>
    </w:p>
  </w:endnote>
  <w:endnote w:type="continuationNotice" w:id="1">
    <w:p w14:paraId="01FB6C89" w14:textId="77777777" w:rsidR="0091132B" w:rsidRDefault="009113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A26CF" w14:textId="77777777" w:rsidR="0091132B" w:rsidRDefault="0091132B" w:rsidP="002E015E">
      <w:pPr>
        <w:spacing w:after="0" w:line="240" w:lineRule="auto"/>
      </w:pPr>
      <w:r>
        <w:separator/>
      </w:r>
    </w:p>
  </w:footnote>
  <w:footnote w:type="continuationSeparator" w:id="0">
    <w:p w14:paraId="37F29C2B" w14:textId="77777777" w:rsidR="0091132B" w:rsidRDefault="0091132B" w:rsidP="002E015E">
      <w:pPr>
        <w:spacing w:after="0" w:line="240" w:lineRule="auto"/>
      </w:pPr>
      <w:r>
        <w:continuationSeparator/>
      </w:r>
    </w:p>
  </w:footnote>
  <w:footnote w:type="continuationNotice" w:id="1">
    <w:p w14:paraId="3CD71C72" w14:textId="77777777" w:rsidR="0091132B" w:rsidRDefault="009113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5C6"/>
    <w:rsid w:val="0004474B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68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45C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001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08C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059"/>
    <w:rsid w:val="000D2677"/>
    <w:rsid w:val="000D27DE"/>
    <w:rsid w:val="000D287F"/>
    <w:rsid w:val="000D2C3F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53E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1C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B45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727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617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8C9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2DA1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298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0EB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4AE4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614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69D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3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721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4E48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269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67F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22"/>
    <w:rsid w:val="00605B32"/>
    <w:rsid w:val="00605BEC"/>
    <w:rsid w:val="00606172"/>
    <w:rsid w:val="0060624C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C9A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85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A4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97A20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6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96A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30E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889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427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28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0BA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4F1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E2"/>
    <w:rsid w:val="007E2904"/>
    <w:rsid w:val="007E32CB"/>
    <w:rsid w:val="007E3646"/>
    <w:rsid w:val="007E38DB"/>
    <w:rsid w:val="007E431F"/>
    <w:rsid w:val="007E48AE"/>
    <w:rsid w:val="007E5218"/>
    <w:rsid w:val="007E578D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0B3F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C3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3B4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4FB0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32B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A4B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2B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4EAD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074C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518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856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17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9E6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50C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9AF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0FBC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2AC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2AF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23B2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59F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EBC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180B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0D9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00E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6CD5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973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67F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4DD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1357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8E8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2F2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280"/>
    <w:rsid w:val="00F82490"/>
    <w:rsid w:val="00F825A2"/>
    <w:rsid w:val="00F8288C"/>
    <w:rsid w:val="00F8371B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DCE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061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5B9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\3GPP\SA1%20Tenerife%202016\docs\S1-163105.zip" TargetMode="External"/><Relationship Id="rId18" Type="http://schemas.openxmlformats.org/officeDocument/2006/relationships/hyperlink" Target="file:///E:\3GPP\SA1%20Tenerife%202016\docs\S1-163038.zip" TargetMode="External"/><Relationship Id="rId26" Type="http://schemas.openxmlformats.org/officeDocument/2006/relationships/hyperlink" Target="file:///E:\3GPP\SA1%20Tenerife%202016\docs\S1-163040.zip" TargetMode="External"/><Relationship Id="rId39" Type="http://schemas.openxmlformats.org/officeDocument/2006/relationships/hyperlink" Target="file:///E:\3GPP\SA1%20Tenerife%202016\docs\S1-16318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3GPP\SA1%20Tenerife%202016\docs\S1-163037.zip" TargetMode="External"/><Relationship Id="rId34" Type="http://schemas.openxmlformats.org/officeDocument/2006/relationships/hyperlink" Target="file:///E:\3GPP\SA1%20Tenerife%202016\docs\S1-163101.zip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E:\3GPP\SA1%20Tenerife%202016\docs\S1-163104.zip" TargetMode="External"/><Relationship Id="rId17" Type="http://schemas.openxmlformats.org/officeDocument/2006/relationships/hyperlink" Target="file:///E:\3GPP\SA1%20Tenerife%202016\docs\S1-163140.zip" TargetMode="External"/><Relationship Id="rId25" Type="http://schemas.openxmlformats.org/officeDocument/2006/relationships/hyperlink" Target="file:///E:\3GPP\SA1%20Tenerife%202016\docs\S1-163039.zip" TargetMode="External"/><Relationship Id="rId33" Type="http://schemas.openxmlformats.org/officeDocument/2006/relationships/hyperlink" Target="file:///E:\3GPP\SA1%20Tenerife%202016\docs\S1-163036.zip" TargetMode="External"/><Relationship Id="rId38" Type="http://schemas.openxmlformats.org/officeDocument/2006/relationships/hyperlink" Target="file:///E:\3GPP\SA1%20Tenerife%202016\docs\S1-16318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3GPP\SA1%20Tenerife%202016\docs\S1-163139.zip" TargetMode="External"/><Relationship Id="rId20" Type="http://schemas.openxmlformats.org/officeDocument/2006/relationships/hyperlink" Target="file:///E:\3GPP\SA1%20Tenerife%202016\docs\S1-163209.zip" TargetMode="External"/><Relationship Id="rId29" Type="http://schemas.openxmlformats.org/officeDocument/2006/relationships/hyperlink" Target="file:///E:\3GPP\SA1%20Tenerife%202016\docs\S1-163043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76_Tenerife\Inbox\docs\S1-163300.zip" TargetMode="External"/><Relationship Id="rId24" Type="http://schemas.openxmlformats.org/officeDocument/2006/relationships/hyperlink" Target="file:///E:\3GPP\SA1%20Tenerife%202016\docs\S1-163158.zip" TargetMode="External"/><Relationship Id="rId32" Type="http://schemas.openxmlformats.org/officeDocument/2006/relationships/hyperlink" Target="file:///E:\3GPP\SA1%20Tenerife%202016\docs\S1-163023.zip" TargetMode="External"/><Relationship Id="rId37" Type="http://schemas.openxmlformats.org/officeDocument/2006/relationships/hyperlink" Target="file:///E:\3GPP\SA1%20Tenerife%202016\docs\S1-163185.zip" TargetMode="External"/><Relationship Id="rId40" Type="http://schemas.openxmlformats.org/officeDocument/2006/relationships/hyperlink" Target="file:///E:\3GPP\SA1%20Tenerife%202016\docs\S1-163188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E:\3GPP\SA1%20Tenerife%202016\docs\S1-163100.zip" TargetMode="External"/><Relationship Id="rId23" Type="http://schemas.openxmlformats.org/officeDocument/2006/relationships/hyperlink" Target="file:///E:\3GPP\SA1%20Tenerife%202016\docs\S1-163103.zip" TargetMode="External"/><Relationship Id="rId28" Type="http://schemas.openxmlformats.org/officeDocument/2006/relationships/hyperlink" Target="file:///E:\3GPP\SA1%20Tenerife%202016\docs\S1-163042.zip" TargetMode="External"/><Relationship Id="rId36" Type="http://schemas.openxmlformats.org/officeDocument/2006/relationships/hyperlink" Target="file:///D:\LTE\SA1\TSGS1_76_Tenerife\Inbox\docs\S1-163204.zip" TargetMode="External"/><Relationship Id="rId10" Type="http://schemas.openxmlformats.org/officeDocument/2006/relationships/hyperlink" Target="file:///E:\3GPP\SA1%20Tenerife%202016\docs\S1-163046.zip" TargetMode="External"/><Relationship Id="rId19" Type="http://schemas.openxmlformats.org/officeDocument/2006/relationships/hyperlink" Target="file:///E:\3GPP\SA1%20Tenerife%202016\docs\S1-163024.zip" TargetMode="External"/><Relationship Id="rId31" Type="http://schemas.openxmlformats.org/officeDocument/2006/relationships/hyperlink" Target="file:///E:\3GPP\SA1%20Tenerife%202016\docs\S1-16302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3GPP\SA1%20Tenerife%202016\docs\S1-163045.zip" TargetMode="External"/><Relationship Id="rId14" Type="http://schemas.openxmlformats.org/officeDocument/2006/relationships/hyperlink" Target="file:///E:\3GPP\SA1%20Tenerife%202016\docs\S1-163021.zip" TargetMode="External"/><Relationship Id="rId22" Type="http://schemas.openxmlformats.org/officeDocument/2006/relationships/hyperlink" Target="file:///E:\3GPP\SA1%20Tenerife%202016\docs\S1-163102.zip" TargetMode="External"/><Relationship Id="rId27" Type="http://schemas.openxmlformats.org/officeDocument/2006/relationships/hyperlink" Target="file:///E:\3GPP\SA1%20Tenerife%202016\docs\S1-163041.zip" TargetMode="External"/><Relationship Id="rId30" Type="http://schemas.openxmlformats.org/officeDocument/2006/relationships/hyperlink" Target="file:///E:\3GPP\SA1%20Tenerife%202016\docs\S1-163044.zip" TargetMode="External"/><Relationship Id="rId35" Type="http://schemas.openxmlformats.org/officeDocument/2006/relationships/hyperlink" Target="file:///E:\3GPP\SA1%20Tenerife%202016\docs\S1-16312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5E4D0-D59B-4FCE-815B-0F5320FE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7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8268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2016-11-08T14:01:00Z</dcterms:created>
  <dcterms:modified xsi:type="dcterms:W3CDTF">2016-11-08T14:01:00Z</dcterms:modified>
</cp:coreProperties>
</file>